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ECB5C" w14:textId="5AB5D60E" w:rsidR="006B2F86" w:rsidRDefault="004F7F57" w:rsidP="00E71FC3">
      <w:pPr>
        <w:pStyle w:val="NoSpacing"/>
      </w:pPr>
      <w:proofErr w:type="spellStart"/>
      <w:r>
        <w:rPr>
          <w:u w:val="single"/>
        </w:rPr>
        <w:t>Isolda</w:t>
      </w:r>
      <w:proofErr w:type="spellEnd"/>
      <w:r>
        <w:rPr>
          <w:u w:val="single"/>
        </w:rPr>
        <w:t xml:space="preserve"> KYRKEBY</w:t>
      </w:r>
      <w:r>
        <w:t xml:space="preserve">  </w:t>
      </w:r>
      <w:proofErr w:type="gramStart"/>
      <w:r>
        <w:t xml:space="preserve">   (</w:t>
      </w:r>
      <w:proofErr w:type="gramEnd"/>
      <w:r>
        <w:t>d.1436)</w:t>
      </w:r>
    </w:p>
    <w:p w14:paraId="0CE1C755" w14:textId="4F2E81D7" w:rsidR="004F7F57" w:rsidRDefault="004F7F57" w:rsidP="00E71FC3">
      <w:pPr>
        <w:pStyle w:val="NoSpacing"/>
      </w:pPr>
      <w:r>
        <w:t>of York. Widow.</w:t>
      </w:r>
    </w:p>
    <w:p w14:paraId="4637E7AD" w14:textId="69BFB821" w:rsidR="004F7F57" w:rsidRDefault="004F7F57" w:rsidP="00E71FC3">
      <w:pPr>
        <w:pStyle w:val="NoSpacing"/>
      </w:pPr>
    </w:p>
    <w:p w14:paraId="7B07B37C" w14:textId="717D92A8" w:rsidR="004F7F57" w:rsidRDefault="004F7F57" w:rsidP="00E71FC3">
      <w:pPr>
        <w:pStyle w:val="NoSpacing"/>
      </w:pPr>
    </w:p>
    <w:p w14:paraId="7970258C" w14:textId="6ACE4901" w:rsidR="004F7F57" w:rsidRDefault="004F7F57" w:rsidP="00E71FC3">
      <w:pPr>
        <w:pStyle w:val="NoSpacing"/>
      </w:pPr>
      <w:r>
        <w:t xml:space="preserve">  6 Jul.1436</w:t>
      </w:r>
      <w:r>
        <w:tab/>
        <w:t>Sh</w:t>
      </w:r>
      <w:r>
        <w:t>e made</w:t>
      </w:r>
      <w:r>
        <w:t xml:space="preserve"> her </w:t>
      </w:r>
      <w:r>
        <w:t>Will.   (W.Y.R. p.100)</w:t>
      </w:r>
    </w:p>
    <w:p w14:paraId="5371214D" w14:textId="06BBCDFA" w:rsidR="004F7F57" w:rsidRDefault="004F7F57" w:rsidP="004F7F57">
      <w:pPr>
        <w:pStyle w:val="NoSpacing"/>
      </w:pPr>
      <w:r>
        <w:t>31 Jul.</w:t>
      </w:r>
      <w:r>
        <w:tab/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(ibid.)</w:t>
      </w:r>
    </w:p>
    <w:p w14:paraId="3617562C" w14:textId="77777777" w:rsidR="004F7F57" w:rsidRDefault="004F7F57" w:rsidP="004F7F57">
      <w:pPr>
        <w:pStyle w:val="NoSpacing"/>
      </w:pPr>
    </w:p>
    <w:p w14:paraId="3851AF99" w14:textId="77777777" w:rsidR="004F7F57" w:rsidRDefault="004F7F57" w:rsidP="004F7F57">
      <w:pPr>
        <w:pStyle w:val="NoSpacing"/>
      </w:pPr>
    </w:p>
    <w:p w14:paraId="30CA63B7" w14:textId="77777777" w:rsidR="004F7F57" w:rsidRDefault="004F7F57" w:rsidP="004F7F57">
      <w:pPr>
        <w:pStyle w:val="NoSpacing"/>
      </w:pPr>
      <w:r>
        <w:t>2 April 2019</w:t>
      </w:r>
    </w:p>
    <w:p w14:paraId="06D3AD5E" w14:textId="4DEC7FF6" w:rsidR="004F7F57" w:rsidRPr="004F7F57" w:rsidRDefault="004F7F57" w:rsidP="00E71FC3">
      <w:pPr>
        <w:pStyle w:val="NoSpacing"/>
      </w:pPr>
    </w:p>
    <w:sectPr w:rsidR="004F7F57" w:rsidRPr="004F7F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435C7" w14:textId="77777777" w:rsidR="004F7F57" w:rsidRDefault="004F7F57" w:rsidP="00E71FC3">
      <w:pPr>
        <w:spacing w:after="0" w:line="240" w:lineRule="auto"/>
      </w:pPr>
      <w:r>
        <w:separator/>
      </w:r>
    </w:p>
  </w:endnote>
  <w:endnote w:type="continuationSeparator" w:id="0">
    <w:p w14:paraId="181C6FD4" w14:textId="77777777" w:rsidR="004F7F57" w:rsidRDefault="004F7F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49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C3B98" w14:textId="77777777" w:rsidR="004F7F57" w:rsidRDefault="004F7F57" w:rsidP="00E71FC3">
      <w:pPr>
        <w:spacing w:after="0" w:line="240" w:lineRule="auto"/>
      </w:pPr>
      <w:r>
        <w:separator/>
      </w:r>
    </w:p>
  </w:footnote>
  <w:footnote w:type="continuationSeparator" w:id="0">
    <w:p w14:paraId="6028BB0C" w14:textId="77777777" w:rsidR="004F7F57" w:rsidRDefault="004F7F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57"/>
    <w:rsid w:val="001A7C09"/>
    <w:rsid w:val="004F7F57"/>
    <w:rsid w:val="00577BD5"/>
    <w:rsid w:val="00656CBA"/>
    <w:rsid w:val="006A1F77"/>
    <w:rsid w:val="006B64DD"/>
    <w:rsid w:val="00733BE7"/>
    <w:rsid w:val="00AB52E8"/>
    <w:rsid w:val="00B16D3F"/>
    <w:rsid w:val="00BB41AC"/>
    <w:rsid w:val="00E71FC3"/>
    <w:rsid w:val="00EF4813"/>
    <w:rsid w:val="00F1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282CA"/>
  <w15:chartTrackingRefBased/>
  <w15:docId w15:val="{87EC2720-2257-4E50-9EFD-97AB48B6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2019-04-02T20:03:00Z</dcterms:created>
  <dcterms:modified xsi:type="dcterms:W3CDTF">2019-04-02T20:11:00Z</dcterms:modified>
</cp:coreProperties>
</file>